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0E48A" w14:textId="4CDAD402" w:rsidR="00A218D5" w:rsidRPr="00A218D5" w:rsidRDefault="000E581B" w:rsidP="00A218D5">
      <w:pPr>
        <w:autoSpaceDE w:val="0"/>
        <w:autoSpaceDN w:val="0"/>
        <w:adjustRightInd w:val="0"/>
        <w:jc w:val="both"/>
        <w:rPr>
          <w:rFonts w:cs="Arial"/>
          <w:lang w:eastAsia="ar-SA"/>
        </w:rPr>
      </w:pPr>
      <w:r w:rsidRPr="001A5069">
        <w:rPr>
          <w:rFonts w:cs="Arial"/>
        </w:rPr>
        <w:t>Predmet:</w:t>
      </w:r>
      <w:r w:rsidR="000C3E8A" w:rsidRPr="000C3E8A">
        <w:t xml:space="preserve"> </w:t>
      </w:r>
      <w:r w:rsidR="00A218D5" w:rsidRPr="00A218D5">
        <w:rPr>
          <w:rFonts w:cs="Arial"/>
          <w:lang w:eastAsia="ar-SA"/>
        </w:rPr>
        <w:t xml:space="preserve">Storitev </w:t>
      </w:r>
      <w:proofErr w:type="spellStart"/>
      <w:r w:rsidR="00A218D5" w:rsidRPr="00A218D5">
        <w:rPr>
          <w:rFonts w:cs="Arial"/>
          <w:lang w:eastAsia="ar-SA"/>
        </w:rPr>
        <w:t>VoIP</w:t>
      </w:r>
      <w:proofErr w:type="spellEnd"/>
      <w:r w:rsidR="00A218D5" w:rsidRPr="00A218D5">
        <w:rPr>
          <w:rFonts w:cs="Arial"/>
          <w:lang w:eastAsia="ar-SA"/>
        </w:rPr>
        <w:t xml:space="preserve"> fiksne telefonije, storitve mobilne telefonije in nakup mobilnih aparatov, storitev zagotavljanja internetnega dostopa, upravljanje in nadzor IKT naprav in omrežja in upravljanje obstoječe in najete strojne omrežne opreme</w:t>
      </w:r>
      <w:bookmarkStart w:id="0" w:name="_GoBack"/>
      <w:bookmarkEnd w:id="0"/>
    </w:p>
    <w:p w14:paraId="7A092406" w14:textId="12130B9B" w:rsidR="000E581B" w:rsidRPr="001A5069" w:rsidRDefault="000E581B" w:rsidP="000E581B">
      <w:pPr>
        <w:tabs>
          <w:tab w:val="left" w:pos="993"/>
          <w:tab w:val="left" w:pos="1134"/>
        </w:tabs>
        <w:rPr>
          <w:rFonts w:cs="Arial"/>
        </w:rPr>
      </w:pPr>
    </w:p>
    <w:p w14:paraId="4BB7FE21" w14:textId="6A556BAF" w:rsidR="000E581B" w:rsidRDefault="000E581B" w:rsidP="000E581B">
      <w:pPr>
        <w:rPr>
          <w:rFonts w:cs="Arial"/>
        </w:rPr>
      </w:pPr>
      <w:r w:rsidRPr="001A5069">
        <w:rPr>
          <w:rFonts w:cs="Arial"/>
        </w:rPr>
        <w:t xml:space="preserve">Številka </w:t>
      </w:r>
      <w:r w:rsidR="00D911DA">
        <w:rPr>
          <w:rFonts w:cs="Arial"/>
        </w:rPr>
        <w:t>ODOS</w:t>
      </w:r>
      <w:r w:rsidRPr="001A5069">
        <w:rPr>
          <w:rFonts w:cs="Arial"/>
        </w:rPr>
        <w:t xml:space="preserve">: </w:t>
      </w:r>
      <w:r w:rsidR="00A67573" w:rsidRPr="00A67573">
        <w:rPr>
          <w:rFonts w:cs="Arial"/>
        </w:rPr>
        <w:t>4302-0014/2021</w:t>
      </w:r>
    </w:p>
    <w:p w14:paraId="3AD0D89C" w14:textId="77777777" w:rsidR="00622E28" w:rsidRDefault="00622E28" w:rsidP="003F71AF">
      <w:pPr>
        <w:rPr>
          <w:rFonts w:cs="Arial"/>
          <w:b/>
        </w:rPr>
      </w:pPr>
    </w:p>
    <w:p w14:paraId="7912B2BC" w14:textId="5F52BC21" w:rsidR="00B64331" w:rsidRPr="00080520" w:rsidRDefault="00A526AF" w:rsidP="00B64331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SPISEK REFERENC</w:t>
      </w:r>
      <w:r w:rsidR="00B64331" w:rsidRPr="00080520">
        <w:rPr>
          <w:rFonts w:cs="Arial"/>
          <w:b/>
        </w:rPr>
        <w:t xml:space="preserve"> SODELUJOČEGA PODJETJA</w:t>
      </w:r>
    </w:p>
    <w:p w14:paraId="5D5FBCDF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3CDDAA7A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EE1E0A4" w14:textId="77777777" w:rsidR="006A0A51" w:rsidRDefault="006A0A51" w:rsidP="006A0A51">
      <w:pPr>
        <w:tabs>
          <w:tab w:val="left" w:pos="1083"/>
        </w:tabs>
        <w:rPr>
          <w:rFonts w:cs="Arial"/>
        </w:rPr>
      </w:pPr>
    </w:p>
    <w:p w14:paraId="5A73B0A5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234C8535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4ED43FF6" w14:textId="77777777" w:rsidR="00AA5379" w:rsidRPr="00080520" w:rsidRDefault="00B64331" w:rsidP="00AA5379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referenc skladno </w:t>
      </w:r>
      <w:r w:rsidR="00AA5379">
        <w:rPr>
          <w:rFonts w:cs="Arial"/>
        </w:rPr>
        <w:t>s pogoji za ugotavljanje sposobnosti in usposobljenosti ponudnika</w:t>
      </w:r>
      <w:r w:rsidR="00AA5379" w:rsidRPr="00666204">
        <w:rPr>
          <w:rFonts w:cs="Arial"/>
        </w:rPr>
        <w:t>.</w:t>
      </w:r>
    </w:p>
    <w:tbl>
      <w:tblPr>
        <w:tblW w:w="14754" w:type="dxa"/>
        <w:tblInd w:w="-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1172"/>
        <w:gridCol w:w="3058"/>
        <w:gridCol w:w="1454"/>
        <w:gridCol w:w="3265"/>
        <w:gridCol w:w="2063"/>
        <w:gridCol w:w="1418"/>
        <w:gridCol w:w="1603"/>
      </w:tblGrid>
      <w:tr w:rsidR="006D2946" w:rsidRPr="00080520" w14:paraId="404E472A" w14:textId="2D289A4B" w:rsidTr="006D2946">
        <w:trPr>
          <w:trHeight w:val="433"/>
        </w:trPr>
        <w:tc>
          <w:tcPr>
            <w:tcW w:w="721" w:type="dxa"/>
            <w:vAlign w:val="center"/>
          </w:tcPr>
          <w:p w14:paraId="73A488D3" w14:textId="5E4A0387" w:rsidR="006D2946" w:rsidRPr="001A5069" w:rsidRDefault="006D2946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172" w:type="dxa"/>
            <w:vAlign w:val="center"/>
          </w:tcPr>
          <w:p w14:paraId="0A22025D" w14:textId="77777777" w:rsidR="006D2946" w:rsidRPr="001A5069" w:rsidRDefault="006D2946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3058" w:type="dxa"/>
            <w:vAlign w:val="center"/>
          </w:tcPr>
          <w:p w14:paraId="55C15910" w14:textId="14B340FD" w:rsidR="006D2946" w:rsidRPr="001A5069" w:rsidRDefault="006D2946" w:rsidP="00D34E45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454" w:type="dxa"/>
            <w:vAlign w:val="center"/>
          </w:tcPr>
          <w:p w14:paraId="63490991" w14:textId="01340A15" w:rsidR="006D2946" w:rsidRPr="001A5069" w:rsidRDefault="006D2946" w:rsidP="00FB7045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3265" w:type="dxa"/>
            <w:vAlign w:val="center"/>
          </w:tcPr>
          <w:p w14:paraId="7582AC40" w14:textId="04979730" w:rsidR="006D2946" w:rsidRPr="001A5069" w:rsidRDefault="006D2946" w:rsidP="00ED5033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Naziv </w:t>
            </w:r>
            <w:r>
              <w:rPr>
                <w:rFonts w:cs="Arial"/>
              </w:rPr>
              <w:t>storitve</w:t>
            </w:r>
            <w:r w:rsidRPr="001A5069">
              <w:rPr>
                <w:rFonts w:cs="Arial"/>
              </w:rPr>
              <w:t xml:space="preserve"> in vrsta </w:t>
            </w:r>
            <w:r>
              <w:rPr>
                <w:rFonts w:cs="Arial"/>
              </w:rPr>
              <w:t>storitve</w:t>
            </w:r>
          </w:p>
        </w:tc>
        <w:tc>
          <w:tcPr>
            <w:tcW w:w="2063" w:type="dxa"/>
            <w:vAlign w:val="center"/>
          </w:tcPr>
          <w:p w14:paraId="265BD659" w14:textId="77777777" w:rsidR="006D2946" w:rsidRDefault="006D2946" w:rsidP="00B6433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Trajanje storitve </w:t>
            </w:r>
          </w:p>
          <w:p w14:paraId="100E8597" w14:textId="7535A730" w:rsidR="006D2946" w:rsidRPr="00AA5379" w:rsidRDefault="006D2946" w:rsidP="00B64331">
            <w:pPr>
              <w:jc w:val="center"/>
              <w:rPr>
                <w:rFonts w:cs="Arial"/>
              </w:rPr>
            </w:pPr>
            <w:r w:rsidRPr="00AA5379">
              <w:rPr>
                <w:rFonts w:cs="Arial"/>
              </w:rPr>
              <w:t>(datum od – do)</w:t>
            </w:r>
          </w:p>
        </w:tc>
        <w:tc>
          <w:tcPr>
            <w:tcW w:w="1418" w:type="dxa"/>
          </w:tcPr>
          <w:p w14:paraId="5B29D467" w14:textId="77777777" w:rsidR="006D2946" w:rsidRDefault="006D2946" w:rsidP="00B64331">
            <w:pPr>
              <w:jc w:val="center"/>
              <w:rPr>
                <w:rFonts w:cs="Arial"/>
              </w:rPr>
            </w:pPr>
          </w:p>
          <w:p w14:paraId="6BED734B" w14:textId="0BC33736" w:rsidR="006D2946" w:rsidRDefault="006D2946" w:rsidP="00B6433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Število uporabnikov</w:t>
            </w:r>
          </w:p>
        </w:tc>
        <w:tc>
          <w:tcPr>
            <w:tcW w:w="1603" w:type="dxa"/>
          </w:tcPr>
          <w:p w14:paraId="4B51CED5" w14:textId="77777777" w:rsidR="006D2946" w:rsidRDefault="006D2946" w:rsidP="00B64331">
            <w:pPr>
              <w:jc w:val="center"/>
              <w:rPr>
                <w:rFonts w:cs="Arial"/>
              </w:rPr>
            </w:pPr>
          </w:p>
          <w:p w14:paraId="09B40173" w14:textId="6EC65FB0" w:rsidR="006D2946" w:rsidRDefault="006D2946" w:rsidP="00B6433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Vrednost referenčnega projekta</w:t>
            </w:r>
          </w:p>
        </w:tc>
      </w:tr>
      <w:tr w:rsidR="006D2946" w:rsidRPr="00080520" w14:paraId="528E050B" w14:textId="59A846DB" w:rsidTr="006D2946">
        <w:trPr>
          <w:trHeight w:val="286"/>
        </w:trPr>
        <w:tc>
          <w:tcPr>
            <w:tcW w:w="721" w:type="dxa"/>
          </w:tcPr>
          <w:p w14:paraId="160CDB58" w14:textId="77777777" w:rsidR="006D2946" w:rsidRPr="00080520" w:rsidRDefault="006D2946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06478495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1172" w:type="dxa"/>
          </w:tcPr>
          <w:p w14:paraId="00B5F1CB" w14:textId="77777777" w:rsidR="006D2946" w:rsidRDefault="006D2946" w:rsidP="00B33ED1">
            <w:pPr>
              <w:rPr>
                <w:rFonts w:cs="Arial"/>
              </w:rPr>
            </w:pPr>
          </w:p>
          <w:p w14:paraId="5F09ABEC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3058" w:type="dxa"/>
          </w:tcPr>
          <w:p w14:paraId="111558E7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1454" w:type="dxa"/>
          </w:tcPr>
          <w:p w14:paraId="309F8360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3265" w:type="dxa"/>
          </w:tcPr>
          <w:p w14:paraId="7B003E87" w14:textId="0400E00A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2063" w:type="dxa"/>
          </w:tcPr>
          <w:p w14:paraId="42AE2EAF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63003C1E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1603" w:type="dxa"/>
          </w:tcPr>
          <w:p w14:paraId="27B33499" w14:textId="77777777" w:rsidR="006D2946" w:rsidRPr="00080520" w:rsidRDefault="006D2946" w:rsidP="00B33ED1">
            <w:pPr>
              <w:rPr>
                <w:rFonts w:cs="Arial"/>
              </w:rPr>
            </w:pPr>
          </w:p>
        </w:tc>
      </w:tr>
      <w:tr w:rsidR="006D2946" w:rsidRPr="00080520" w14:paraId="5AED87CB" w14:textId="20F5A0C9" w:rsidTr="006D2946">
        <w:trPr>
          <w:trHeight w:val="286"/>
        </w:trPr>
        <w:tc>
          <w:tcPr>
            <w:tcW w:w="721" w:type="dxa"/>
          </w:tcPr>
          <w:p w14:paraId="2D644A8B" w14:textId="77777777" w:rsidR="006D2946" w:rsidRPr="00080520" w:rsidRDefault="006D2946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B8C7E46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1172" w:type="dxa"/>
          </w:tcPr>
          <w:p w14:paraId="57D54415" w14:textId="77777777" w:rsidR="006D2946" w:rsidRDefault="006D2946" w:rsidP="00B33ED1">
            <w:pPr>
              <w:rPr>
                <w:rFonts w:cs="Arial"/>
              </w:rPr>
            </w:pPr>
          </w:p>
          <w:p w14:paraId="2BA1AED3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3058" w:type="dxa"/>
          </w:tcPr>
          <w:p w14:paraId="74BC9C48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1454" w:type="dxa"/>
          </w:tcPr>
          <w:p w14:paraId="2ADBDCD2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3265" w:type="dxa"/>
          </w:tcPr>
          <w:p w14:paraId="02C468E0" w14:textId="727FC600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2063" w:type="dxa"/>
          </w:tcPr>
          <w:p w14:paraId="074C368A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320C3549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1603" w:type="dxa"/>
          </w:tcPr>
          <w:p w14:paraId="0A25F246" w14:textId="77777777" w:rsidR="006D2946" w:rsidRPr="00080520" w:rsidRDefault="006D2946" w:rsidP="00B33ED1">
            <w:pPr>
              <w:rPr>
                <w:rFonts w:cs="Arial"/>
              </w:rPr>
            </w:pPr>
          </w:p>
        </w:tc>
      </w:tr>
    </w:tbl>
    <w:p w14:paraId="3E5799F3" w14:textId="611257E0" w:rsidR="003F71AF" w:rsidRPr="00536D3B" w:rsidRDefault="003F71AF" w:rsidP="00B64331">
      <w:pPr>
        <w:jc w:val="both"/>
        <w:rPr>
          <w:rFonts w:cs="Arial"/>
          <w:sz w:val="20"/>
          <w:szCs w:val="20"/>
        </w:rPr>
      </w:pPr>
    </w:p>
    <w:p w14:paraId="4FC01B35" w14:textId="77777777" w:rsidR="00B64331" w:rsidRDefault="003F718D" w:rsidP="00B6433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  <w:t>___________________________________</w:t>
      </w:r>
    </w:p>
    <w:p w14:paraId="596AAE13" w14:textId="75305BB3" w:rsidR="0091751F" w:rsidRPr="000F3639" w:rsidRDefault="006A0A51" w:rsidP="003F71A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>
        <w:rPr>
          <w:rFonts w:cs="Arial"/>
        </w:rPr>
        <w:t xml:space="preserve">  </w:t>
      </w:r>
      <w:r w:rsidR="00B64331">
        <w:rPr>
          <w:rFonts w:cs="Arial"/>
        </w:rPr>
        <w:tab/>
        <w:t>Podpis zakonitega zastopnika</w:t>
      </w:r>
    </w:p>
    <w:p w14:paraId="65EA8B7D" w14:textId="77777777" w:rsidR="000F3639" w:rsidRDefault="000F3639" w:rsidP="0091751F">
      <w:pPr>
        <w:jc w:val="both"/>
        <w:rPr>
          <w:rFonts w:cs="Arial"/>
          <w:i/>
        </w:rPr>
      </w:pPr>
    </w:p>
    <w:p w14:paraId="518DB22C" w14:textId="77777777" w:rsidR="00D34E45" w:rsidRDefault="00D34E45" w:rsidP="0091751F">
      <w:pPr>
        <w:jc w:val="both"/>
        <w:rPr>
          <w:rFonts w:cs="Arial"/>
          <w:i/>
        </w:rPr>
      </w:pPr>
    </w:p>
    <w:p w14:paraId="32D09EF2" w14:textId="77777777" w:rsidR="00D34E45" w:rsidRDefault="00D34E45" w:rsidP="0091751F">
      <w:pPr>
        <w:jc w:val="both"/>
        <w:rPr>
          <w:rFonts w:cs="Arial"/>
          <w:i/>
        </w:rPr>
      </w:pPr>
    </w:p>
    <w:p w14:paraId="3968B15C" w14:textId="77777777" w:rsidR="00D34E45" w:rsidRDefault="00D34E45" w:rsidP="0091751F">
      <w:pPr>
        <w:jc w:val="both"/>
        <w:rPr>
          <w:rFonts w:cs="Arial"/>
          <w:i/>
        </w:rPr>
      </w:pPr>
    </w:p>
    <w:p w14:paraId="479555C8" w14:textId="77777777" w:rsidR="008C551C" w:rsidRDefault="00B64331" w:rsidP="0091751F">
      <w:pPr>
        <w:jc w:val="both"/>
        <w:rPr>
          <w:rFonts w:cs="Arial"/>
          <w:i/>
        </w:rPr>
      </w:pPr>
      <w:r w:rsidRPr="0091751F">
        <w:rPr>
          <w:rFonts w:cs="Arial"/>
          <w:i/>
        </w:rPr>
        <w:t>Obrazec morajo izpolniti vsa sodelujoča podjetja</w:t>
      </w:r>
      <w:r w:rsidR="001A5069">
        <w:rPr>
          <w:rFonts w:cs="Arial"/>
          <w:i/>
        </w:rPr>
        <w:t xml:space="preserve"> (v primeru, da ponudnik ta pogoj izpolnjuje s </w:t>
      </w:r>
      <w:proofErr w:type="spellStart"/>
      <w:r w:rsidR="001A5069">
        <w:rPr>
          <w:rFonts w:cs="Arial"/>
          <w:i/>
        </w:rPr>
        <w:t>soponudnikom</w:t>
      </w:r>
      <w:proofErr w:type="spellEnd"/>
      <w:r w:rsidR="001A5069">
        <w:rPr>
          <w:rFonts w:cs="Arial"/>
          <w:i/>
        </w:rPr>
        <w:t>, podizvajalcem)</w:t>
      </w:r>
      <w:r w:rsidRPr="0091751F">
        <w:rPr>
          <w:rFonts w:cs="Arial"/>
          <w:i/>
        </w:rPr>
        <w:t>, zato se ga razmnoži.</w:t>
      </w:r>
      <w:r w:rsidR="0091751F" w:rsidRPr="0091751F">
        <w:rPr>
          <w:rFonts w:cs="Arial"/>
          <w:i/>
        </w:rPr>
        <w:t xml:space="preserve"> </w:t>
      </w:r>
    </w:p>
    <w:p w14:paraId="2A7CB2B2" w14:textId="3CEC12AD" w:rsidR="00ED5254" w:rsidRPr="0091751F" w:rsidRDefault="00B64331" w:rsidP="0091751F">
      <w:pPr>
        <w:jc w:val="both"/>
        <w:rPr>
          <w:i/>
        </w:rPr>
      </w:pPr>
      <w:r w:rsidRPr="0091751F">
        <w:rPr>
          <w:rFonts w:cs="Arial"/>
          <w:i/>
        </w:rPr>
        <w:t>Ta obrazec je sestavni del in priloga ponudbe, s katero se prijavljamo na razpis za izvedbo javnega naročila.</w:t>
      </w:r>
    </w:p>
    <w:sectPr w:rsidR="00ED5254" w:rsidRPr="0091751F" w:rsidSect="00AB107F">
      <w:footerReference w:type="default" r:id="rId8"/>
      <w:headerReference w:type="first" r:id="rId9"/>
      <w:footerReference w:type="first" r:id="rId10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6C8EC" w14:textId="77777777" w:rsidR="008E56DA" w:rsidRDefault="008E56DA">
      <w:r>
        <w:separator/>
      </w:r>
    </w:p>
  </w:endnote>
  <w:endnote w:type="continuationSeparator" w:id="0">
    <w:p w14:paraId="73D527D3" w14:textId="77777777" w:rsidR="008E56DA" w:rsidRDefault="008E5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20378" w14:textId="30D9C03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A506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A506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35DA61EB" w:rsidR="005A785E" w:rsidRPr="005A785E" w:rsidRDefault="001A5069" w:rsidP="002618E0">
          <w:pPr>
            <w:rPr>
              <w:noProof/>
            </w:rPr>
          </w:pPr>
          <w:r>
            <w:rPr>
              <w:noProof/>
            </w:rPr>
            <w:t>Evid. št. JN:</w:t>
          </w:r>
          <w:r w:rsidR="00A67573">
            <w:rPr>
              <w:noProof/>
            </w:rPr>
            <w:t xml:space="preserve"> 2021-199</w:t>
          </w:r>
        </w:p>
      </w:tc>
      <w:tc>
        <w:tcPr>
          <w:tcW w:w="9640" w:type="dxa"/>
          <w:shd w:val="clear" w:color="auto" w:fill="auto"/>
        </w:tcPr>
        <w:p w14:paraId="3E32088E" w14:textId="22A8A73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D503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D503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ABED0" w14:textId="77777777" w:rsidR="008E56DA" w:rsidRDefault="008E56DA">
      <w:r>
        <w:separator/>
      </w:r>
    </w:p>
  </w:footnote>
  <w:footnote w:type="continuationSeparator" w:id="0">
    <w:p w14:paraId="543356DA" w14:textId="77777777" w:rsidR="008E56DA" w:rsidRDefault="008E5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A0AE43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7BEEE66F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9264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41AB3BD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370866" w:rsidRPr="00A1445A" w:rsidRDefault="00CD6FC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370866" w:rsidRPr="00A1445A" w:rsidRDefault="00C0552D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C706D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5820DCF9" w:rsidR="00C0552D" w:rsidRPr="00AC706D" w:rsidRDefault="00C0552D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C0552D" w:rsidRPr="00AC706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6DEE63A2" w:rsidR="00C0552D" w:rsidRPr="00AC706D" w:rsidRDefault="00123242" w:rsidP="00D34E45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AC706D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AC706D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AC706D">
            <w:rPr>
              <w:rFonts w:cs="Arial"/>
              <w:color w:val="000000"/>
              <w:sz w:val="16"/>
              <w:szCs w:val="16"/>
            </w:rPr>
            <w:t>2.</w:t>
          </w:r>
          <w:r w:rsidR="00021695" w:rsidRPr="00AC706D">
            <w:rPr>
              <w:rFonts w:cs="Arial"/>
              <w:color w:val="000000"/>
              <w:sz w:val="16"/>
              <w:szCs w:val="16"/>
            </w:rPr>
            <w:t>10</w:t>
          </w:r>
        </w:p>
      </w:tc>
    </w:tr>
  </w:tbl>
  <w:p w14:paraId="1C587A1E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3E8A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C1189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628E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01E8B"/>
    <w:rsid w:val="00315EE6"/>
    <w:rsid w:val="00324C4C"/>
    <w:rsid w:val="00325D8B"/>
    <w:rsid w:val="00326834"/>
    <w:rsid w:val="0035043A"/>
    <w:rsid w:val="00367250"/>
    <w:rsid w:val="00370866"/>
    <w:rsid w:val="0037231D"/>
    <w:rsid w:val="00384E82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D2946"/>
    <w:rsid w:val="006D42E9"/>
    <w:rsid w:val="006D59F7"/>
    <w:rsid w:val="006E321C"/>
    <w:rsid w:val="006E377F"/>
    <w:rsid w:val="006E5B0D"/>
    <w:rsid w:val="006E67AF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305BC"/>
    <w:rsid w:val="00833AC6"/>
    <w:rsid w:val="00843739"/>
    <w:rsid w:val="00847017"/>
    <w:rsid w:val="008803C0"/>
    <w:rsid w:val="00882006"/>
    <w:rsid w:val="00886D8E"/>
    <w:rsid w:val="00895F3B"/>
    <w:rsid w:val="008A757F"/>
    <w:rsid w:val="008B25C9"/>
    <w:rsid w:val="008B6D76"/>
    <w:rsid w:val="008C2AC2"/>
    <w:rsid w:val="008C551C"/>
    <w:rsid w:val="008D6DCE"/>
    <w:rsid w:val="008E56DA"/>
    <w:rsid w:val="008E64FA"/>
    <w:rsid w:val="008F3E2F"/>
    <w:rsid w:val="00913CF8"/>
    <w:rsid w:val="0091751F"/>
    <w:rsid w:val="009214B5"/>
    <w:rsid w:val="00941B2D"/>
    <w:rsid w:val="00945B2B"/>
    <w:rsid w:val="00946104"/>
    <w:rsid w:val="009514DD"/>
    <w:rsid w:val="0095198A"/>
    <w:rsid w:val="00953938"/>
    <w:rsid w:val="00965BB4"/>
    <w:rsid w:val="00983CF0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18D5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67573"/>
    <w:rsid w:val="00A75802"/>
    <w:rsid w:val="00A83E62"/>
    <w:rsid w:val="00A87029"/>
    <w:rsid w:val="00A92149"/>
    <w:rsid w:val="00AA2F1C"/>
    <w:rsid w:val="00AA5379"/>
    <w:rsid w:val="00AB107F"/>
    <w:rsid w:val="00AB1522"/>
    <w:rsid w:val="00AB3346"/>
    <w:rsid w:val="00AB4674"/>
    <w:rsid w:val="00AB50F6"/>
    <w:rsid w:val="00AB6347"/>
    <w:rsid w:val="00AC706D"/>
    <w:rsid w:val="00AC72E5"/>
    <w:rsid w:val="00AC7641"/>
    <w:rsid w:val="00AD3618"/>
    <w:rsid w:val="00AF0AD6"/>
    <w:rsid w:val="00AF4886"/>
    <w:rsid w:val="00AF5B85"/>
    <w:rsid w:val="00B021F9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D95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34E45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911DA"/>
    <w:rsid w:val="00D92C6A"/>
    <w:rsid w:val="00DA0B86"/>
    <w:rsid w:val="00DB3E61"/>
    <w:rsid w:val="00DB7058"/>
    <w:rsid w:val="00DE590E"/>
    <w:rsid w:val="00DF116B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1019"/>
    <w:rsid w:val="00ED5033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B7045"/>
    <w:rsid w:val="00FC4EB7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1F57B07-46C3-4729-9925-D0CD1F903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</TotalTime>
  <Pages>1</Pages>
  <Words>143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1254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Larisa ISTENIČ</cp:lastModifiedBy>
  <cp:revision>7</cp:revision>
  <cp:lastPrinted>2016-06-20T06:36:00Z</cp:lastPrinted>
  <dcterms:created xsi:type="dcterms:W3CDTF">2021-06-11T11:40:00Z</dcterms:created>
  <dcterms:modified xsi:type="dcterms:W3CDTF">2021-06-24T13:08:00Z</dcterms:modified>
</cp:coreProperties>
</file>